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46" w:rsidRDefault="00134946" w:rsidP="00134946">
      <w:pPr>
        <w:pStyle w:val="NoSpacing"/>
      </w:pPr>
      <w:r w:rsidRPr="00423DA5">
        <w:rPr>
          <w:u w:val="single"/>
        </w:rPr>
        <w:t>Robert BAYNBRYGGE</w:t>
      </w:r>
      <w:r w:rsidRPr="00423DA5">
        <w:t xml:space="preserve">    </w:t>
      </w:r>
      <w:r>
        <w:t xml:space="preserve">  (fl.1484)</w:t>
      </w:r>
    </w:p>
    <w:p w:rsidR="00134946" w:rsidRDefault="00111EF0" w:rsidP="00134946">
      <w:pPr>
        <w:pStyle w:val="NoSpacing"/>
      </w:pPr>
      <w:r>
        <w:t>of Carleton Stroop, Lincolnshire</w:t>
      </w:r>
      <w:r w:rsidR="00134946">
        <w:t>. Yeoman.</w:t>
      </w:r>
    </w:p>
    <w:p w:rsidR="00134946" w:rsidRDefault="00134946" w:rsidP="00134946">
      <w:pPr>
        <w:pStyle w:val="NoSpacing"/>
      </w:pPr>
    </w:p>
    <w:p w:rsidR="00134946" w:rsidRDefault="00134946" w:rsidP="00134946">
      <w:pPr>
        <w:pStyle w:val="NoSpacing"/>
      </w:pPr>
    </w:p>
    <w:p w:rsidR="00134946" w:rsidRDefault="00134946" w:rsidP="00134946">
      <w:pPr>
        <w:pStyle w:val="NoSpacing"/>
      </w:pPr>
      <w:r>
        <w:tab/>
        <w:t>1484</w:t>
      </w:r>
      <w:r>
        <w:tab/>
        <w:t>He was the defendant in a plaint of debt.</w:t>
      </w:r>
    </w:p>
    <w:p w:rsidR="00134946" w:rsidRDefault="00134946" w:rsidP="00134946">
      <w:pPr>
        <w:pStyle w:val="NoSpacing"/>
      </w:pPr>
      <w:r>
        <w:tab/>
      </w:r>
      <w:r>
        <w:tab/>
      </w:r>
      <w:r w:rsidRPr="00F64E0A">
        <w:t>(</w:t>
      </w:r>
      <w:hyperlink r:id="rId6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111EF0" w:rsidRPr="00111EF0" w:rsidRDefault="00111EF0" w:rsidP="00111EF0">
      <w:pPr>
        <w:pStyle w:val="NoSpacing"/>
        <w:rPr>
          <w:rStyle w:val="Hyperlink"/>
          <w:color w:val="auto"/>
          <w:u w:val="none"/>
        </w:rPr>
      </w:pPr>
      <w:r w:rsidRPr="00111EF0">
        <w:rPr>
          <w:rStyle w:val="Hyperlink"/>
          <w:color w:val="auto"/>
          <w:u w:val="none"/>
        </w:rPr>
        <w:tab/>
        <w:t>1484</w:t>
      </w:r>
      <w:r w:rsidRPr="00111EF0">
        <w:rPr>
          <w:rStyle w:val="Hyperlink"/>
          <w:color w:val="auto"/>
          <w:u w:val="none"/>
        </w:rPr>
        <w:tab/>
        <w:t xml:space="preserve">He made a plaint of </w:t>
      </w:r>
      <w:proofErr w:type="spellStart"/>
      <w:r w:rsidRPr="00111EF0">
        <w:rPr>
          <w:rStyle w:val="Hyperlink"/>
          <w:color w:val="auto"/>
          <w:u w:val="none"/>
        </w:rPr>
        <w:t>detinue</w:t>
      </w:r>
      <w:proofErr w:type="spellEnd"/>
      <w:r w:rsidRPr="00111EF0">
        <w:rPr>
          <w:rStyle w:val="Hyperlink"/>
          <w:color w:val="auto"/>
          <w:u w:val="none"/>
        </w:rPr>
        <w:t xml:space="preserve"> of a silver candelabra and other items against</w:t>
      </w:r>
    </w:p>
    <w:p w:rsidR="00111EF0" w:rsidRPr="00111EF0" w:rsidRDefault="00111EF0" w:rsidP="00111EF0">
      <w:pPr>
        <w:pStyle w:val="NoSpacing"/>
        <w:rPr>
          <w:rStyle w:val="Hyperlink"/>
          <w:color w:val="auto"/>
          <w:u w:val="none"/>
        </w:rPr>
      </w:pPr>
      <w:r w:rsidRPr="00111EF0">
        <w:rPr>
          <w:rStyle w:val="Hyperlink"/>
          <w:color w:val="auto"/>
          <w:u w:val="none"/>
        </w:rPr>
        <w:tab/>
      </w:r>
      <w:r w:rsidRPr="00111EF0">
        <w:rPr>
          <w:rStyle w:val="Hyperlink"/>
          <w:color w:val="auto"/>
          <w:u w:val="none"/>
        </w:rPr>
        <w:tab/>
        <w:t>Gilbert Unknown(q.v.).</w:t>
      </w:r>
    </w:p>
    <w:p w:rsidR="00111EF0" w:rsidRDefault="00111EF0" w:rsidP="00111EF0">
      <w:pPr>
        <w:pStyle w:val="NoSpacing"/>
      </w:pPr>
      <w:r w:rsidRPr="00111EF0">
        <w:rPr>
          <w:rStyle w:val="Hyperlink"/>
          <w:color w:val="auto"/>
          <w:u w:val="none"/>
        </w:rPr>
        <w:tab/>
      </w:r>
      <w:r w:rsidRPr="00111EF0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 )</w:t>
      </w:r>
    </w:p>
    <w:p w:rsidR="00134946" w:rsidRDefault="00134946" w:rsidP="00134946">
      <w:pPr>
        <w:pStyle w:val="NoSpacing"/>
      </w:pPr>
    </w:p>
    <w:p w:rsidR="00134946" w:rsidRDefault="00134946" w:rsidP="00134946">
      <w:pPr>
        <w:pStyle w:val="NoSpacing"/>
      </w:pPr>
    </w:p>
    <w:p w:rsidR="00134946" w:rsidRDefault="00134946" w:rsidP="00134946">
      <w:pPr>
        <w:pStyle w:val="NoSpacing"/>
      </w:pPr>
      <w:r w:rsidRPr="00423DA5">
        <w:t>15 April 2015</w:t>
      </w:r>
    </w:p>
    <w:p w:rsidR="00111EF0" w:rsidRDefault="00111EF0" w:rsidP="00134946">
      <w:pPr>
        <w:pStyle w:val="NoSpacing"/>
      </w:pPr>
      <w:r>
        <w:t>3 March 2017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946" w:rsidRDefault="00134946" w:rsidP="00920DE3">
      <w:pPr>
        <w:spacing w:after="0" w:line="240" w:lineRule="auto"/>
      </w:pPr>
      <w:r>
        <w:separator/>
      </w:r>
    </w:p>
  </w:endnote>
  <w:endnote w:type="continuationSeparator" w:id="0">
    <w:p w:rsidR="00134946" w:rsidRDefault="001349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946" w:rsidRDefault="00134946" w:rsidP="00920DE3">
      <w:pPr>
        <w:spacing w:after="0" w:line="240" w:lineRule="auto"/>
      </w:pPr>
      <w:r>
        <w:separator/>
      </w:r>
    </w:p>
  </w:footnote>
  <w:footnote w:type="continuationSeparator" w:id="0">
    <w:p w:rsidR="00134946" w:rsidRDefault="001349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946"/>
    <w:rsid w:val="00111EF0"/>
    <w:rsid w:val="00120749"/>
    <w:rsid w:val="001349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5ECD7"/>
  <w15:docId w15:val="{3F428448-154F-4A74-A619-228BFDEE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1349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2015-04-26T21:59:00Z</dcterms:created>
  <dcterms:modified xsi:type="dcterms:W3CDTF">2017-03-03T11:01:00Z</dcterms:modified>
</cp:coreProperties>
</file>